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09095" w14:textId="77777777" w:rsidR="00C36953" w:rsidRDefault="00C36953" w:rsidP="00C36953">
      <w:pPr>
        <w:pStyle w:val="NoSpacing"/>
        <w:tabs>
          <w:tab w:val="left" w:pos="720"/>
          <w:tab w:val="left" w:pos="810"/>
        </w:tabs>
        <w:jc w:val="both"/>
      </w:pPr>
      <w:r>
        <w:rPr>
          <w:u w:val="single"/>
        </w:rPr>
        <w:t>James DUFFELD</w:t>
      </w:r>
      <w:r>
        <w:t xml:space="preserve">      (fl.1483)</w:t>
      </w:r>
    </w:p>
    <w:p w14:paraId="64875EA5" w14:textId="77777777" w:rsidR="00C36953" w:rsidRDefault="00C36953" w:rsidP="00C36953">
      <w:pPr>
        <w:pStyle w:val="NoSpacing"/>
        <w:tabs>
          <w:tab w:val="left" w:pos="720"/>
          <w:tab w:val="left" w:pos="810"/>
        </w:tabs>
        <w:jc w:val="both"/>
      </w:pPr>
      <w:r>
        <w:t>of Barton on Humber, Lincolnshire. Gentleman.</w:t>
      </w:r>
    </w:p>
    <w:p w14:paraId="3846DAD3" w14:textId="77777777" w:rsidR="00C36953" w:rsidRDefault="00C36953" w:rsidP="00C36953">
      <w:pPr>
        <w:pStyle w:val="NoSpacing"/>
        <w:tabs>
          <w:tab w:val="left" w:pos="720"/>
          <w:tab w:val="left" w:pos="810"/>
        </w:tabs>
        <w:jc w:val="both"/>
      </w:pPr>
    </w:p>
    <w:p w14:paraId="1145A64C" w14:textId="77777777" w:rsidR="00C36953" w:rsidRDefault="00C36953" w:rsidP="00C36953">
      <w:pPr>
        <w:pStyle w:val="NoSpacing"/>
        <w:tabs>
          <w:tab w:val="left" w:pos="720"/>
          <w:tab w:val="left" w:pos="810"/>
        </w:tabs>
        <w:jc w:val="both"/>
      </w:pPr>
    </w:p>
    <w:p w14:paraId="38097CB0" w14:textId="77777777" w:rsidR="00C36953" w:rsidRDefault="00C36953" w:rsidP="00C36953">
      <w:pPr>
        <w:pStyle w:val="NoSpacing"/>
        <w:tabs>
          <w:tab w:val="left" w:pos="720"/>
          <w:tab w:val="left" w:pos="810"/>
        </w:tabs>
        <w:jc w:val="both"/>
      </w:pPr>
      <w:r>
        <w:tab/>
        <w:t>1483</w:t>
      </w:r>
      <w:r>
        <w:tab/>
        <w:t xml:space="preserve">Sir John </w:t>
      </w:r>
      <w:proofErr w:type="spellStart"/>
      <w:r>
        <w:t>Elryngton</w:t>
      </w:r>
      <w:proofErr w:type="spellEnd"/>
      <w:r>
        <w:t>(q.v.) brought a plaint of debt against him, Hugh</w:t>
      </w:r>
    </w:p>
    <w:p w14:paraId="5F0145ED" w14:textId="77777777" w:rsidR="00C36953" w:rsidRDefault="00C36953" w:rsidP="00C36953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</w:r>
      <w:proofErr w:type="spellStart"/>
      <w:r>
        <w:t>Edon</w:t>
      </w:r>
      <w:proofErr w:type="spellEnd"/>
      <w:r>
        <w:t xml:space="preserve"> of Grimsby(q.v.), Geoffrey </w:t>
      </w:r>
      <w:proofErr w:type="spellStart"/>
      <w:r>
        <w:t>Saunder</w:t>
      </w:r>
      <w:proofErr w:type="spellEnd"/>
      <w:r>
        <w:t xml:space="preserve"> of Toft(q.v.) </w:t>
      </w:r>
      <w:proofErr w:type="gramStart"/>
      <w:r>
        <w:t>and also</w:t>
      </w:r>
      <w:proofErr w:type="gramEnd"/>
    </w:p>
    <w:p w14:paraId="4EE474B5" w14:textId="77777777" w:rsidR="00C36953" w:rsidRDefault="00C36953" w:rsidP="00C36953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 xml:space="preserve">John </w:t>
      </w:r>
      <w:proofErr w:type="spellStart"/>
      <w:r>
        <w:t>Symkynson</w:t>
      </w:r>
      <w:proofErr w:type="spellEnd"/>
      <w:r>
        <w:t xml:space="preserve"> of </w:t>
      </w:r>
      <w:proofErr w:type="spellStart"/>
      <w:r>
        <w:t>Theddlethorpe</w:t>
      </w:r>
      <w:proofErr w:type="spellEnd"/>
      <w:r>
        <w:t>(q.v.), as the executor of Richard</w:t>
      </w:r>
    </w:p>
    <w:p w14:paraId="2D5E14E7" w14:textId="77777777" w:rsidR="00C36953" w:rsidRDefault="00C36953" w:rsidP="00C36953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</w:r>
      <w:proofErr w:type="spellStart"/>
      <w:r>
        <w:t>Symkynson</w:t>
      </w:r>
      <w:proofErr w:type="spellEnd"/>
      <w:r>
        <w:t>(q.v.).</w:t>
      </w:r>
    </w:p>
    <w:p w14:paraId="0D54B0E5" w14:textId="77777777" w:rsidR="00C36953" w:rsidRDefault="00C36953" w:rsidP="00C36953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051305E8" w14:textId="77777777" w:rsidR="00C36953" w:rsidRDefault="00C36953" w:rsidP="00C36953">
      <w:pPr>
        <w:pStyle w:val="NoSpacing"/>
        <w:tabs>
          <w:tab w:val="left" w:pos="720"/>
          <w:tab w:val="left" w:pos="810"/>
        </w:tabs>
        <w:jc w:val="both"/>
      </w:pPr>
    </w:p>
    <w:p w14:paraId="45D6380C" w14:textId="77777777" w:rsidR="00C36953" w:rsidRDefault="00C36953" w:rsidP="00C36953">
      <w:pPr>
        <w:pStyle w:val="NoSpacing"/>
        <w:tabs>
          <w:tab w:val="left" w:pos="720"/>
          <w:tab w:val="left" w:pos="810"/>
        </w:tabs>
        <w:jc w:val="both"/>
      </w:pPr>
    </w:p>
    <w:p w14:paraId="463108FD" w14:textId="77777777" w:rsidR="00C36953" w:rsidRDefault="00C36953" w:rsidP="00C36953">
      <w:pPr>
        <w:pStyle w:val="NoSpacing"/>
        <w:tabs>
          <w:tab w:val="left" w:pos="720"/>
          <w:tab w:val="left" w:pos="810"/>
        </w:tabs>
        <w:jc w:val="both"/>
      </w:pPr>
      <w:r>
        <w:t>9 February 2020</w:t>
      </w:r>
    </w:p>
    <w:p w14:paraId="748252CC" w14:textId="77777777" w:rsidR="006B2F86" w:rsidRPr="00E71FC3" w:rsidRDefault="00C3695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F05D9" w14:textId="77777777" w:rsidR="00C36953" w:rsidRDefault="00C36953" w:rsidP="00E71FC3">
      <w:pPr>
        <w:spacing w:after="0" w:line="240" w:lineRule="auto"/>
      </w:pPr>
      <w:r>
        <w:separator/>
      </w:r>
    </w:p>
  </w:endnote>
  <w:endnote w:type="continuationSeparator" w:id="0">
    <w:p w14:paraId="32F91C19" w14:textId="77777777" w:rsidR="00C36953" w:rsidRDefault="00C369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37F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F4CF4" w14:textId="77777777" w:rsidR="00C36953" w:rsidRDefault="00C36953" w:rsidP="00E71FC3">
      <w:pPr>
        <w:spacing w:after="0" w:line="240" w:lineRule="auto"/>
      </w:pPr>
      <w:r>
        <w:separator/>
      </w:r>
    </w:p>
  </w:footnote>
  <w:footnote w:type="continuationSeparator" w:id="0">
    <w:p w14:paraId="6DFE0BD7" w14:textId="77777777" w:rsidR="00C36953" w:rsidRDefault="00C369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953"/>
    <w:rsid w:val="001A7C09"/>
    <w:rsid w:val="00577BD5"/>
    <w:rsid w:val="00656CBA"/>
    <w:rsid w:val="006A1F77"/>
    <w:rsid w:val="00733BE7"/>
    <w:rsid w:val="00AB52E8"/>
    <w:rsid w:val="00B16D3F"/>
    <w:rsid w:val="00BB41AC"/>
    <w:rsid w:val="00C3695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4AD97"/>
  <w15:chartTrackingRefBased/>
  <w15:docId w15:val="{8DD7C1F8-ECB5-4582-BE41-9F49BC84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369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2020-02-29T21:50:00Z</dcterms:created>
  <dcterms:modified xsi:type="dcterms:W3CDTF">2020-02-29T21:50:00Z</dcterms:modified>
</cp:coreProperties>
</file>